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07A1E" w14:textId="77777777" w:rsidR="00FE32C5" w:rsidRDefault="00FE32C5" w:rsidP="00FE32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Matilda JONE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1432 – 1475)</w:t>
      </w:r>
    </w:p>
    <w:p w14:paraId="6F199DEC" w14:textId="77777777" w:rsidR="00FE32C5" w:rsidRDefault="00FE32C5" w:rsidP="00FE32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</w:t>
      </w:r>
    </w:p>
    <w:p w14:paraId="44CC5C72" w14:textId="77777777" w:rsidR="00FE32C5" w:rsidRDefault="00FE32C5" w:rsidP="00FE32C5">
      <w:pPr>
        <w:pStyle w:val="NoSpacing"/>
        <w:rPr>
          <w:rFonts w:cs="Times New Roman"/>
          <w:szCs w:val="24"/>
        </w:rPr>
      </w:pPr>
    </w:p>
    <w:p w14:paraId="6F03690A" w14:textId="77777777" w:rsidR="00FE32C5" w:rsidRDefault="00FE32C5" w:rsidP="00FE32C5">
      <w:pPr>
        <w:pStyle w:val="NoSpacing"/>
        <w:rPr>
          <w:rFonts w:cs="Times New Roman"/>
          <w:szCs w:val="24"/>
        </w:rPr>
      </w:pPr>
    </w:p>
    <w:p w14:paraId="70E1867D" w14:textId="77777777" w:rsidR="00FE32C5" w:rsidRDefault="00FE32C5" w:rsidP="00FE32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Roger Marvin(q.v.)</w:t>
      </w:r>
    </w:p>
    <w:p w14:paraId="16F14BF2" w14:textId="77777777" w:rsidR="00FE32C5" w:rsidRDefault="00FE32C5" w:rsidP="00FE32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Ireland, Find A Grave Index, 1300s – current”)</w:t>
      </w:r>
    </w:p>
    <w:p w14:paraId="41FB30FF" w14:textId="77777777" w:rsidR="00FE32C5" w:rsidRDefault="00FE32C5" w:rsidP="00FE32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John(q.v.).   (ibid.)</w:t>
      </w:r>
    </w:p>
    <w:p w14:paraId="5C93754F" w14:textId="77777777" w:rsidR="00FE32C5" w:rsidRDefault="00FE32C5" w:rsidP="00FE32C5">
      <w:pPr>
        <w:pStyle w:val="NoSpacing"/>
        <w:rPr>
          <w:rFonts w:cs="Times New Roman"/>
          <w:szCs w:val="24"/>
        </w:rPr>
      </w:pPr>
    </w:p>
    <w:p w14:paraId="20084D44" w14:textId="77777777" w:rsidR="00FE32C5" w:rsidRDefault="00FE32C5" w:rsidP="00FE32C5">
      <w:pPr>
        <w:pStyle w:val="NoSpacing"/>
        <w:rPr>
          <w:rFonts w:cs="Times New Roman"/>
          <w:szCs w:val="24"/>
        </w:rPr>
      </w:pPr>
    </w:p>
    <w:p w14:paraId="7988DCF3" w14:textId="77777777" w:rsidR="00FE32C5" w:rsidRDefault="00FE32C5" w:rsidP="00FE32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Oct.1475</w:t>
      </w:r>
      <w:r>
        <w:rPr>
          <w:rFonts w:cs="Times New Roman"/>
          <w:szCs w:val="24"/>
        </w:rPr>
        <w:tab/>
        <w:t>She died.   (ibid.)</w:t>
      </w:r>
    </w:p>
    <w:p w14:paraId="12915FC6" w14:textId="77777777" w:rsidR="00FE32C5" w:rsidRDefault="00FE32C5" w:rsidP="00FE32C5">
      <w:pPr>
        <w:pStyle w:val="NoSpacing"/>
        <w:rPr>
          <w:rFonts w:cs="Times New Roman"/>
          <w:szCs w:val="24"/>
        </w:rPr>
      </w:pPr>
    </w:p>
    <w:p w14:paraId="6E13EE64" w14:textId="77777777" w:rsidR="00FE32C5" w:rsidRDefault="00FE32C5" w:rsidP="00FE32C5">
      <w:pPr>
        <w:pStyle w:val="NoSpacing"/>
        <w:rPr>
          <w:rFonts w:cs="Times New Roman"/>
          <w:szCs w:val="24"/>
        </w:rPr>
      </w:pPr>
    </w:p>
    <w:p w14:paraId="0DAD6CC4" w14:textId="77777777" w:rsidR="00FE32C5" w:rsidRDefault="00FE32C5" w:rsidP="00FE32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September 2023</w:t>
      </w:r>
    </w:p>
    <w:p w14:paraId="1C6BCE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C3FE8" w14:textId="77777777" w:rsidR="00FE32C5" w:rsidRDefault="00FE32C5" w:rsidP="009139A6">
      <w:r>
        <w:separator/>
      </w:r>
    </w:p>
  </w:endnote>
  <w:endnote w:type="continuationSeparator" w:id="0">
    <w:p w14:paraId="5D14F9A4" w14:textId="77777777" w:rsidR="00FE32C5" w:rsidRDefault="00FE32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E40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449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07E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EC323" w14:textId="77777777" w:rsidR="00FE32C5" w:rsidRDefault="00FE32C5" w:rsidP="009139A6">
      <w:r>
        <w:separator/>
      </w:r>
    </w:p>
  </w:footnote>
  <w:footnote w:type="continuationSeparator" w:id="0">
    <w:p w14:paraId="490ACD6D" w14:textId="77777777" w:rsidR="00FE32C5" w:rsidRDefault="00FE32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1B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564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9E3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2C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A4EBD"/>
  <w15:chartTrackingRefBased/>
  <w15:docId w15:val="{FDAE495A-F6B1-4C08-9AB8-F23436A9A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2023-09-30T06:30:00Z</dcterms:created>
  <dcterms:modified xsi:type="dcterms:W3CDTF">2023-09-30T06:31:00Z</dcterms:modified>
</cp:coreProperties>
</file>